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549A61F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1AD61F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394897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46A654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FD5C26" w14:paraId="60BD61B0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54D6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FD5C26" w14:paraId="5C597C8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FD5C26" w14:paraId="700BD801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FD5C26" w14:paraId="116A93B4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0B12540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66EEDF51" w14:textId="77777777">
      <w:pPr>
        <w:pStyle w:val="SudSjedite"/>
      </w:pPr>
      <w:r w:rsidRPr="006C43C5">
        <w:tab/>
      </w:r>
    </w:p>
    <w:p w:rsidRPr="001A12B4" w:rsidR="001A12B4" w:rsidP="001A12B4" w:rsidRDefault="001A12B4" w14:paraId="74FA02CF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Pp Ikp-574/2020-9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54D6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64ABDFB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C67068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77303D2" w14:textId="77777777">
      <w:pPr>
        <w:keepNext/>
        <w:spacing w:after="0"/>
        <w:jc w:val="center"/>
      </w:pPr>
    </w:p>
    <w:p w:rsidRPr="00CE79FB" w:rsidR="00CE79FB" w:rsidP="00CE79FB" w:rsidRDefault="00CE79FB" w14:paraId="22667CE9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0D2C684" w14:textId="77777777">
      <w:pPr>
        <w:keepNext/>
        <w:spacing w:after="0"/>
        <w:jc w:val="center"/>
      </w:pPr>
    </w:p>
    <w:p w:rsidRPr="001A12B4" w:rsidR="001A12B4" w:rsidP="001A12B4" w:rsidRDefault="00FD5C26" w14:paraId="4116A7EB" w14:textId="213401F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 xml:space="preserve">  Damir Dvorski, OIB 80479472600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1D34C6C7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CBA830F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6A4283DA" w14:textId="6C08EED0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F54D6E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14/22)" w:value="114/22)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F54D6E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novčana kazna i troškovi postupka,</w:t>
          </w:r>
        </w:sdtContent>
      </w:sdt>
      <w:r w:rsidR="00F54D6E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amir Dvorski, OIB 80479472600">
            <w:listItem w:displayText="Damir Dvorski, OIB 80479472600" w:value="Damir Dvorski, OIB 8047947260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Damir Dvorski, OIB 80479472600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Damir Dvorski, Vukovarska 33&#10;, 22320 Drniš">
            <w:listItem w:displayText="Damir Dvorski, Vukovarska 33&#10;, 22320 Drniš" w:value="Damir Dvorski, Vukovarska 33&#10;, 22320 Drniš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Damir Dvorski, Vukovarska 33, 22320 Drniš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F54D6E" w:rsidR="00F54D6E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članka 289. stavka 4.</w:t>
          </w:r>
        </w:sdtContent>
      </w:sdt>
      <w:r w:rsidR="002A712A">
        <w:rPr>
          <w:rFonts w:eastAsia="Times New Roman" w:cs="Times New Roman"/>
        </w:rPr>
        <w:t xml:space="preserve"> </w:t>
      </w:r>
      <w:r w:rsidR="00F54D6E">
        <w:rPr>
          <w:rFonts w:eastAsia="Times New Roman" w:cs="Times New Roman"/>
        </w:rPr>
        <w:t>Zakona o sigurnosti prometa na cestama</w:t>
      </w:r>
    </w:p>
    <w:p w:rsidRPr="00A76642" w:rsidR="00A76642" w:rsidP="00F54D6E" w:rsidRDefault="00A76642" w14:paraId="79611F4B" w14:textId="77777777">
      <w:pPr>
        <w:jc w:val="both"/>
        <w:rPr>
          <w:rFonts w:eastAsia="Calibri" w:cs="Times New Roman"/>
        </w:rPr>
      </w:pPr>
    </w:p>
    <w:p w:rsidR="00561534" w:rsidP="00561534" w:rsidRDefault="00561534" w14:paraId="1DFA85FF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EF343F5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4582C9F2" w14:textId="213CA958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Pp P-1324/2019-9 donesena 27.12.2019.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5-2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29.05.2020.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Damir Dvorski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</w:rPr>
            <w:t>novčana kazna i troškovi postupka,</w:t>
          </w:r>
        </w:sdtContent>
      </w:sdt>
    </w:p>
    <w:p w:rsidRPr="002A712A" w:rsidR="002A712A" w:rsidP="002A712A" w:rsidRDefault="002A712A" w14:paraId="458A2EBE" w14:textId="270A621C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F54D6E">
        <w:rPr>
          <w:rFonts w:cs="Arial"/>
        </w:rPr>
        <w:t xml:space="preserve">i 14. b. </w:t>
      </w:r>
      <w:r w:rsidRPr="002A712A">
        <w:rPr>
          <w:rFonts w:cs="Arial"/>
        </w:rPr>
        <w:t xml:space="preserve">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F54D6E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F54D6E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61300317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09F381EB" w14:textId="3CFFF533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F54D6E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F54D6E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5DCBD1D0" w14:textId="77777777">
      <w:pPr>
        <w:pStyle w:val="Odlomakpopisa"/>
        <w:ind w:left="1068" w:firstLine="0"/>
        <w:rPr>
          <w:rFonts w:cs="Arial"/>
        </w:rPr>
      </w:pPr>
    </w:p>
    <w:p w:rsidRPr="00561534" w:rsidR="00561534" w:rsidP="00F54D6E" w:rsidRDefault="00561534" w14:paraId="79CA55F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625069AD" w14:textId="72B7369C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5CEC153A" w14:textId="77777777">
        <w:tc>
          <w:tcPr>
            <w:tcW w:w="3284" w:type="dxa"/>
          </w:tcPr>
          <w:p w:rsidRPr="00B40829" w:rsidR="00B40829" w:rsidP="00B40829" w:rsidRDefault="00B40829" w14:paraId="41F2EB63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1F3D112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4C6E28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55A1F27" w14:textId="77777777">
        <w:tc>
          <w:tcPr>
            <w:tcW w:w="3284" w:type="dxa"/>
          </w:tcPr>
          <w:p w:rsidRPr="00B40829" w:rsidR="00B40829" w:rsidP="00B40829" w:rsidRDefault="00FD5C26" w14:paraId="67F72BE8" w14:textId="75E24E0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54D6E" w:rsidR="00F54D6E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105C5B5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FD5C26" w14:paraId="42280BD1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54D6E" w:rsidR="00F54D6E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3D69E6E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2CCB7B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2B0A20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D43AE8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88AF9F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6A41D85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10D584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80050EB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F2D18E4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020D4A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Damir Dvorski, Vukovarska 33, 22320 Drniš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068A947D" w14:textId="7BD2ABF4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Policijska Postaja Senj, Stara Cesta 23&#10;,53270 Senj" w:value="Policijska Postaja Senj, Stara Cesta 23&#10;,53270 Senj"/>
            <w:listItem w:displayText="Policijska postaja Drniš, Ulica Mate Grubišića 4,22320 Drniš" w:value="Policijska postaja Drniš, Ulica Mate Grubišića 4,22320 Drniš"/>
          </w:comboBox>
        </w:sdtPr>
        <w:sdtEndPr>
          <w:rPr>
            <w:rStyle w:val="eSPISCCParagraphDefaultFont"/>
          </w:rPr>
        </w:sdtEndPr>
        <w:sdtContent>
          <w:r w:rsidRPr="00F54D6E" w:rsidR="00F54D6E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F54D6E">
        <w:rPr>
          <w:rFonts w:cs="Times New Roman"/>
        </w:rPr>
        <w:t>br. 511-04-09/50-1-5/42-55/2018</w:t>
      </w:r>
    </w:p>
    <w:p w:rsidRPr="002D7FEE" w:rsidR="00B37A7D" w:rsidP="002D7FEE" w:rsidRDefault="00B37A7D" w14:paraId="0D6F2B06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CD23C1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285806C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7A28CA48" w14:textId="77777777">
      <w:r>
        <w:separator/>
      </w:r>
    </w:p>
  </w:endnote>
  <w:endnote w:type="continuationSeparator" w:id="0">
    <w:p w:rsidR="00803F80" w:rsidP="00537B78" w:rsidRDefault="00803F80" w14:paraId="36260B2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FB9F39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BC40F0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2C974F78" w14:textId="77777777">
      <w:r>
        <w:separator/>
      </w:r>
    </w:p>
  </w:footnote>
  <w:footnote w:type="continuationSeparator" w:id="0">
    <w:p w:rsidR="00803F80" w:rsidP="00537B78" w:rsidRDefault="00803F80" w14:paraId="3017D2A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2EE69F7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54D6E" w:rsidR="00F54D6E">
          <w:rPr>
            <w:rStyle w:val="eSPISCCParagraphDefaultFont"/>
          </w:rPr>
          <w:t>Pp Ikp-574/2020-9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4D6E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C26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6C1EFAF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F325C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F325C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Ikp-574/2020-9</izvorni_sadrzaj>
    <derivirana_varijabla naziv="DomainObject.Oznaka_1">Pp Ikp-574/2020-9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2020.</izvorni_sadrzaj>
    <derivirana_varijabla naziv="DomainObject.Predmet.DatumOsnivanja_1">31.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Ikp-574/2020</izvorni_sadrzaj>
    <derivirana_varijabla naziv="DomainObject.Predmet.OznakaBroj_1">Pp Ikp-574/2020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P-1324/2019], JCMS stara oznaka predmeta=[], </izvorni_sadrzaj>
    <derivirana_varijabla naziv="DomainObject.Predmet.PrimjedbaSuca_1">oznaka JCMS vezanog predmeta=[Pp P-1324/2019],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Dvorski</izvorni_sadrzaj>
    <derivirana_varijabla naziv="DomainObject.Predmet.ProtustrankaFormated_1">  Damir Dvorski</derivirana_varijabla>
  </DomainObject.Predmet.ProtustrankaFormated>
  <DomainObject.Predmet.ProtustrankaFormatedOIB>
    <izvorni_sadrzaj>  Damir Dvorski, OIB 80479472600</izvorni_sadrzaj>
    <derivirana_varijabla naziv="DomainObject.Predmet.ProtustrankaFormatedOIB_1">  Damir Dvorski, OIB 80479472600</derivirana_varijabla>
  </DomainObject.Predmet.ProtustrankaFormatedOIB>
  <DomainObject.Predmet.ProtustrankaFormatedWithAdress>
    <izvorni_sadrzaj> Damir Dvorski, Vukovarska 33
, 22320 Drniš</izvorni_sadrzaj>
    <derivirana_varijabla naziv="DomainObject.Predmet.ProtustrankaFormatedWithAdress_1"> Damir Dvorski, Vukovarska 33
, 22320 Drniš</derivirana_varijabla>
  </DomainObject.Predmet.ProtustrankaFormatedWithAdress>
  <DomainObject.Predmet.ProtustrankaFormatedWithAdressOIB>
    <izvorni_sadrzaj> Damir Dvorski, OIB 80479472600, Vukovarska 33
, 22320 Drniš</izvorni_sadrzaj>
    <derivirana_varijabla naziv="DomainObject.Predmet.ProtustrankaFormatedWithAdressOIB_1"> Damir Dvorski, OIB 80479472600, Vukovarska 33
, 22320 Drniš</derivirana_varijabla>
  </DomainObject.Predmet.ProtustrankaFormatedWithAdressOIB>
  <DomainObject.Predmet.ProtustrankaWithAdress>
    <izvorni_sadrzaj>Damir Dvorski Vukovarska 33
, 22320 Drniš</izvorni_sadrzaj>
    <derivirana_varijabla naziv="DomainObject.Predmet.ProtustrankaWithAdress_1">Damir Dvorski Vukovarska 33
, 22320 Drniš</derivirana_varijabla>
  </DomainObject.Predmet.ProtustrankaWithAdress>
  <DomainObject.Predmet.ProtustrankaWithAdressOIB>
    <izvorni_sadrzaj>Damir Dvorski, OIB 80479472600, Vukovarska 33
, 22320 Drniš</izvorni_sadrzaj>
    <derivirana_varijabla naziv="DomainObject.Predmet.ProtustrankaWithAdressOIB_1">Damir Dvorski, OIB 80479472600, Vukovarska 33
, 22320 Drniš</derivirana_varijabla>
  </DomainObject.Predmet.ProtustrankaWithAdressOIB>
  <DomainObject.Predmet.ProtustrankaNazivFormated>
    <izvorni_sadrzaj>Damir Dvorski</izvorni_sadrzaj>
    <derivirana_varijabla naziv="DomainObject.Predmet.ProtustrankaNazivFormated_1">Damir Dvorski</derivirana_varijabla>
    <derivirana_varijabla naziv="Padez">Damir Dvorski</derivirana_varijabla>
  </DomainObject.Predmet.ProtustrankaNazivFormated>
  <DomainObject.Predmet.ProtustrankaNazivFormatedOIB>
    <izvorni_sadrzaj>Damir Dvorski, OIB 80479472600</izvorni_sadrzaj>
    <derivirana_varijabla naziv="DomainObject.Predmet.ProtustrankaNazivFormatedOIB_1">Damir Dvorski, OIB 80479472600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Damir Dvorski</item>
    </izvorni_sadrzaj>
    <derivirana_varijabla naziv="DomainObject.Predmet.ProtuStrankaListFormated_1">
      <item>Damir Dvorski</item>
    </derivirana_varijabla>
  </DomainObject.Predmet.ProtuStrankaListFormated>
  <DomainObject.Predmet.ProtuStrankaListFormatedOIB>
    <izvorni_sadrzaj>
      <item>Damir Dvorski, OIB 80479472600</item>
    </izvorni_sadrzaj>
    <derivirana_varijabla naziv="DomainObject.Predmet.ProtuStrankaListFormatedOIB_1">
      <item>Damir Dvorski, OIB 80479472600</item>
    </derivirana_varijabla>
  </DomainObject.Predmet.ProtuStrankaListFormatedOIB>
  <DomainObject.Predmet.ProtuStrankaListFormatedWithAdress>
    <izvorni_sadrzaj>
      <item>Damir Dvorski, Vukovarska 33
, 22320 Drniš</item>
    </izvorni_sadrzaj>
    <derivirana_varijabla naziv="DomainObject.Predmet.ProtuStrankaListFormatedWithAdress_1">
      <item>Damir Dvorski, Vukovarska 33
, 22320 Drniš</item>
    </derivirana_varijabla>
  </DomainObject.Predmet.ProtuStrankaListFormatedWithAdress>
  <DomainObject.Predmet.ProtuStrankaListFormatedWithAdressOIB>
    <izvorni_sadrzaj>
      <item>Damir Dvorski, OIB 80479472600, Vukovarska 33
, 22320 Drniš</item>
    </izvorni_sadrzaj>
    <derivirana_varijabla naziv="DomainObject.Predmet.ProtuStrankaListFormatedWithAdressOIB_1">
      <item>Damir Dvorski, OIB 80479472600, Vukovarska 33
, 22320 Drniš</item>
    </derivirana_varijabla>
  </DomainObject.Predmet.ProtuStrankaListFormatedWithAdressOIB>
  <DomainObject.Predmet.ProtuStrankaListNazivFormated>
    <izvorni_sadrzaj>
      <item>Damir Dvorski</item>
    </izvorni_sadrzaj>
    <derivirana_varijabla naziv="DomainObject.Predmet.ProtuStrankaListNazivFormated_1">
      <item>Damir Dvorski</item>
    </derivirana_varijabla>
  </DomainObject.Predmet.ProtuStrankaListNazivFormated>
  <DomainObject.Predmet.ProtuStrankaListNazivFormatedOIB>
    <izvorni_sadrzaj>
      <item>Damir Dvorski, OIB 80479472600</item>
    </izvorni_sadrzaj>
    <derivirana_varijabla naziv="DomainObject.Predmet.ProtuStrankaListNazivFormatedOIB_1">
      <item>Damir Dvorski, OIB 80479472600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OstaliListFormated_1">
      <item>Općinski sud u Crikvenici</item>
      <item>Financijska agencija
Regionalni centar Rijeka</item>
      <item>Valentina Uković</item>
      <item>Policijska Postaja Senj</item>
      <item>Policijska postaja Drniš</item>
    </derivirana_varijabla>
    <derivirana_varijabla naziv="DrugaOsoba"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postaja Drniš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Policijska Postaja Senj</item>
      <item>Policijska postaja Drniš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postaja Drniš, Ulica Mate Grubišića 4, 22320 Drniš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  <item>Policijska postaja Drniš, Ulica Mate Grubišića 4, 22320 Drniš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postaja Drniš, Ulica Mate Grubišića 4, 22320 Drniš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  <item>Policijska postaja Drniš, Ulica Mate Grubišića 4, 22320 Drniš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OstaliListNazivFormated_1"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Policijska Postaja Senj</item>
      <item>Policijska postaja Drniš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Policijska Postaja Senj</item>
      <item>Policijska postaja Drniš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/>
  </DomainObject.Predmet.ClanakZakona>
  <DomainObject.Predmet.ClanakZakonaFull>
    <izvorni_sadrzaj>članka 289. stavka 1.</izvorni_sadrzaj>
    <derivirana_varijabla naziv="DomainObject.Predmet.ClanakZakonaFull_1">članka 289. stavka 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  <derivirana_varijabla naziv="datumizvrsnosti">6. veljače 2026.</derivirana_varijabla>
  </DomainObject.Datum>
  <DomainObject.PoslovniBrojDokumenta>
    <izvorni_sadrzaj>Pp Ikp-574/2020-9</izvorni_sadrzaj>
    <derivirana_varijabla naziv="DomainObject.PoslovniBrojDokumenta_1">Pp Ikp-574/2020-9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Damir Dvorski</izvorni_sadrzaj>
    <derivirana_varijabla naziv="DomainObject.Predmet.ProtustrankaIDrugi_1">Damir Dvorski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Damir Dvorski, OIB 80479472600, Vukovarska 33
, 22320 Drniš</izvorni_sadrzaj>
    <derivirana_varijabla naziv="DomainObject.Predmet.ProtustrankaIDrugiAdressOIB_1">Damir Dvorski, OIB 80479472600, Vukovarska 33
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izvorni_sadrzaj>
    <derivirana_varijabla naziv="DomainObject.Predmet.SudioniciListNaziv_1"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derivirana_varijabla>
    <derivirana_varijabla naziv="OstaliSudionici">
      <item>Damir Dvorski</item>
      <item>Općinski sud u Crikvenici</item>
      <item>Općinski sud u Crikvenici</item>
      <item>Financijska agencija
Regionalni centar Rijeka</item>
      <item>Valentina Uković</item>
      <item>Policijska Postaja Senj</item>
      <item>Policijska postaja Drniš</item>
    </derivirana_varijabla>
  </DomainObject.Predmet.SudioniciListNaziv>
  <DomainObject.Predmet.SudioniciListAdressOIB>
    <izvorni_sadrzaj>
      <item>Damir Dvorski, OIB 80479472600, Vukovarska 33
,22320 Drniš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  <item>Policijska postaja Drniš, Ulica Mate Grubišića 4,22320 Drniš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  <item>Policijska postaja Drniš, Ulica Mate Grubišića 4,22320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80479472600</item>
      <item>, OIB 74084245037</item>
      <item>, OIB 74084245037</item>
      <item>, OIB null</item>
      <item>, OIB 87639571963</item>
      <item>, OIB null</item>
      <item>, OIB null</item>
    </izvorni_sadrzaj>
    <derivirana_varijabla naziv="DomainObject.Predmet.SudioniciListNazivOIB_1">
      <item>, OIB 80479472600</item>
      <item>, OIB 74084245037</item>
      <item>, OIB 74084245037</item>
      <item>, OIB null</item>
      <item>, OIB 87639571963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 i troškovi postupka,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2023.</izvorni_sadrzaj>
    <derivirana_varijabla naziv="DomainObject.PredzadnjaOdlukaIzPredmeta.DatumDonosenjaOdluke_1">17. siječnja 2023.</derivirana_varijabla>
  </DomainObject.PredzadnjaOdlukaIzPredmeta.DatumDonosenjaOdluke>
  <DomainObject.PredzadnjaOdlukaIzPredmeta.Oznaka>
    <izvorni_sadrzaj>Pp Ikp-574/2020-7</izvorni_sadrzaj>
    <derivirana_varijabla naziv="DomainObject.PredzadnjaOdlukaIzPredmeta.Oznaka_1">Pp Ikp-574/2020-7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2020.</izvorni_sadrzaj>
    <derivirana_varijabla naziv="DomainObject.Predmet.DatumPocetkaProcesa_1">31.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107/07</item>
      <item>114/22)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Damir Dvorski, Vukovarska 33
, 22320 Drniš</izvorni_sadrzaj>
    <derivirana_varijabla naziv="DomainObject.Predmet.OsudenikImePrezimeAdresa_1">Damir Dvorski, Vukovarska 33
, 22320 Drniš</derivirana_varijabla>
  </DomainObject.Predmet.OsudenikImePrezimeAdresa>
  <DomainObject.Predmet.OsudenikImePrezimeOIBDatRodenja>
    <izvorni_sadrzaj>Damir Dvorski, OIB 80479472600, rođen-a 08.11.1983.</izvorni_sadrzaj>
    <derivirana_varijabla naziv="DomainObject.Predmet.OsudenikImePrezimeOIBDatRodenja_1">Damir Dvorski, OIB 80479472600, rođen-a 08.11.1983.</derivirana_varijabla>
  </DomainObject.Predmet.OsudenikImePrezimeOIBDatRodenja>
  <DomainObject.IkpPredmet.OdlukaRjesenjeIshodisni>
    <izvorni_sadrzaj>Pp P-1324/2019-9 donesena 27.12.2019.</izvorni_sadrzaj>
    <derivirana_varijabla naziv="DomainObject.IkpPredmet.OdlukaRjesenjeIshodisni_1">Pp P-1324/2019-9 donesena 27.12.2019.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29.05.2020.</izvorni_sadrzaj>
    <derivirana_varijabla naziv="DomainObject.IkpPredmet.IshodisnaOdlukaDatumPravomocnosti_1">29.05.2020.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338</properties:Words>
  <properties:Characters>1903</properties:Characters>
  <properties:Lines>69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2026-02-06T10:11:00Z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cp:lastPrinted>2026-02-06T10:11:00Z</cp:lastPrinted>
  <dcterms:modified xmlns:xsi="http://www.w3.org/2001/XMLSchema-instance" xsi:type="dcterms:W3CDTF">2026-02-06T10:11:00Z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Ikp-574/2020-9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